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844AF" w14:textId="77777777" w:rsidR="000A3419" w:rsidRDefault="000A3419" w:rsidP="000A34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BURTON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fl.1480)</w:t>
      </w:r>
    </w:p>
    <w:p w14:paraId="525FAB17" w14:textId="77777777" w:rsidR="000A3419" w:rsidRDefault="000A3419" w:rsidP="000A34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Merton College, Oxford University.</w:t>
      </w:r>
    </w:p>
    <w:p w14:paraId="3B337011" w14:textId="77777777" w:rsidR="000A3419" w:rsidRDefault="000A3419" w:rsidP="000A3419">
      <w:pPr>
        <w:pStyle w:val="NoSpacing"/>
        <w:rPr>
          <w:rFonts w:cs="Times New Roman"/>
          <w:szCs w:val="24"/>
        </w:rPr>
      </w:pPr>
    </w:p>
    <w:p w14:paraId="3F5F11E5" w14:textId="77777777" w:rsidR="000A3419" w:rsidRDefault="000A3419" w:rsidP="000A3419">
      <w:pPr>
        <w:pStyle w:val="NoSpacing"/>
        <w:rPr>
          <w:rFonts w:cs="Times New Roman"/>
          <w:szCs w:val="24"/>
        </w:rPr>
      </w:pPr>
    </w:p>
    <w:p w14:paraId="3D3E503D" w14:textId="77777777" w:rsidR="000A3419" w:rsidRDefault="000A3419" w:rsidP="000A34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>He became a Fellow of Merton.</w:t>
      </w:r>
    </w:p>
    <w:p w14:paraId="1A990A08" w14:textId="77777777" w:rsidR="000A3419" w:rsidRDefault="000A3419" w:rsidP="000A34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(“Memorials of Merton College, with Biographical Notices of the Wardens </w:t>
      </w:r>
    </w:p>
    <w:p w14:paraId="7C228E86" w14:textId="77777777" w:rsidR="000A3419" w:rsidRDefault="000A3419" w:rsidP="000A341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and 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 xml:space="preserve">, printed for the Oxford Historical at </w:t>
      </w:r>
    </w:p>
    <w:p w14:paraId="54C29EAB" w14:textId="77777777" w:rsidR="000A3419" w:rsidRDefault="000A3419" w:rsidP="000A3419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the </w:t>
      </w: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p.240)</w:t>
      </w:r>
    </w:p>
    <w:p w14:paraId="494DE6DA" w14:textId="77777777" w:rsidR="000A3419" w:rsidRDefault="000A3419" w:rsidP="000A34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1489</w:t>
      </w:r>
      <w:r>
        <w:rPr>
          <w:rFonts w:cs="Times New Roman"/>
          <w:szCs w:val="24"/>
        </w:rPr>
        <w:tab/>
        <w:t>Proctor.    (ibid.)</w:t>
      </w:r>
    </w:p>
    <w:p w14:paraId="4C9E2624" w14:textId="77777777" w:rsidR="000A3419" w:rsidRDefault="000A3419" w:rsidP="000A3419">
      <w:pPr>
        <w:pStyle w:val="NoSpacing"/>
        <w:rPr>
          <w:rFonts w:cs="Times New Roman"/>
          <w:szCs w:val="24"/>
        </w:rPr>
      </w:pPr>
    </w:p>
    <w:p w14:paraId="6A2A10F6" w14:textId="77777777" w:rsidR="000A3419" w:rsidRDefault="000A3419" w:rsidP="000A3419">
      <w:pPr>
        <w:pStyle w:val="NoSpacing"/>
        <w:rPr>
          <w:rFonts w:cs="Times New Roman"/>
          <w:szCs w:val="24"/>
        </w:rPr>
      </w:pPr>
    </w:p>
    <w:p w14:paraId="6AD99E0F" w14:textId="77777777" w:rsidR="000A3419" w:rsidRDefault="000A3419" w:rsidP="000A34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Later:   he became chaplain to the Duke of Buckingham.   (ibid.)</w:t>
      </w:r>
    </w:p>
    <w:p w14:paraId="3991867B" w14:textId="77777777" w:rsidR="000A3419" w:rsidRDefault="000A3419" w:rsidP="000A3419">
      <w:pPr>
        <w:pStyle w:val="NoSpacing"/>
        <w:rPr>
          <w:rFonts w:cs="Times New Roman"/>
          <w:szCs w:val="24"/>
        </w:rPr>
      </w:pPr>
    </w:p>
    <w:p w14:paraId="1EE0FF37" w14:textId="77777777" w:rsidR="000A3419" w:rsidRDefault="000A3419" w:rsidP="000A3419">
      <w:pPr>
        <w:pStyle w:val="NoSpacing"/>
        <w:rPr>
          <w:rFonts w:cs="Times New Roman"/>
          <w:szCs w:val="24"/>
        </w:rPr>
      </w:pPr>
    </w:p>
    <w:p w14:paraId="38ABB55A" w14:textId="77777777" w:rsidR="000A3419" w:rsidRDefault="000A3419" w:rsidP="000A341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February 2025</w:t>
      </w:r>
    </w:p>
    <w:p w14:paraId="29CCE4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0DBF3" w14:textId="77777777" w:rsidR="000A3419" w:rsidRDefault="000A3419" w:rsidP="009139A6">
      <w:r>
        <w:separator/>
      </w:r>
    </w:p>
  </w:endnote>
  <w:endnote w:type="continuationSeparator" w:id="0">
    <w:p w14:paraId="195CC2A3" w14:textId="77777777" w:rsidR="000A3419" w:rsidRDefault="000A34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DD1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A40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F2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D53C8" w14:textId="77777777" w:rsidR="000A3419" w:rsidRDefault="000A3419" w:rsidP="009139A6">
      <w:r>
        <w:separator/>
      </w:r>
    </w:p>
  </w:footnote>
  <w:footnote w:type="continuationSeparator" w:id="0">
    <w:p w14:paraId="6A3C87C4" w14:textId="77777777" w:rsidR="000A3419" w:rsidRDefault="000A34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077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267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2AA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419"/>
    <w:rsid w:val="000666E0"/>
    <w:rsid w:val="000A3419"/>
    <w:rsid w:val="002510B7"/>
    <w:rsid w:val="00270799"/>
    <w:rsid w:val="005921A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AE9D2"/>
  <w15:chartTrackingRefBased/>
  <w15:docId w15:val="{F69AC0D9-15BC-4740-8D56-446F2AAB6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2025-02-12T15:51:00Z</dcterms:created>
  <dcterms:modified xsi:type="dcterms:W3CDTF">2025-02-12T15:51:00Z</dcterms:modified>
</cp:coreProperties>
</file>